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ae8a2ab" w14:textId="ae8a2ab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9352B6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031A86">
              <w:rPr>
                <w:rFonts w:ascii="Arial" w:hAnsi="Arial" w:cs="Arial"/>
              </w:rPr>
              <w:t>135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C2CAA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-</w:t>
            </w:r>
            <w:r w:rsidR="009352B6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031A86">
        <w:rPr>
          <w:rFonts w:ascii="Arial" w:hAnsi="Arial" w:eastAsia="Times New Roman" w:cs="Arial"/>
          <w:sz w:val="24"/>
          <w:szCs w:val="24"/>
          <w:lang w:eastAsia="hr-HR"/>
        </w:rPr>
        <w:t>16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031A86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031A86" w:rsidP="00F65D4C" w:rsidRDefault="00031A8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1A86">
        <w:rPr>
          <w:rFonts w:ascii="Arial" w:hAnsi="Arial" w:eastAsia="Times New Roman" w:cs="Arial"/>
          <w:sz w:val="24"/>
          <w:szCs w:val="24"/>
          <w:lang w:eastAsia="hr-HR"/>
        </w:rPr>
        <w:t>NOVIJE ČIŠĆENJE j.d.o.o., Varaždin, Zagrebačka ulica 86B, OIB:96517987895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31A8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31A86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352B6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9352B6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352B6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9352B6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</w:t>
      </w:r>
      <w:r w:rsidR="00974EA1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9352B6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031A86" w:rsidR="00031A86">
        <w:rPr>
          <w:rFonts w:ascii="Arial" w:hAnsi="Arial" w:eastAsia="Times New Roman" w:cs="Arial"/>
          <w:sz w:val="24"/>
          <w:szCs w:val="24"/>
          <w:lang w:eastAsia="hr-HR"/>
        </w:rPr>
        <w:t>NOVIJE ČIŠĆENJE j.d.o.o., Varaždin, Zagrebačka ulica 86B, OIB:96517987895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uvidom u </w:t>
      </w:r>
      <w:r w:rsidRPr="002B6A0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2B6A05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</w:t>
      </w:r>
      <w:r w:rsidRPr="002D76E6">
        <w:rPr>
          <w:rFonts w:ascii="Arial" w:hAnsi="Arial" w:eastAsia="Times New Roman" w:cs="Arial"/>
          <w:sz w:val="24"/>
          <w:szCs w:val="24"/>
          <w:lang w:eastAsia="hr-HR"/>
        </w:rPr>
        <w:t xml:space="preserve">Očevidniku neizvršenih osnova za plaćanje na dan </w:t>
      </w:r>
      <w:r w:rsidRPr="002D76E6" w:rsidR="00031A86">
        <w:rPr>
          <w:rFonts w:ascii="Arial" w:hAnsi="Arial" w:eastAsia="Times New Roman" w:cs="Arial"/>
          <w:sz w:val="24"/>
          <w:szCs w:val="24"/>
          <w:lang w:eastAsia="hr-HR"/>
        </w:rPr>
        <w:t>16</w:t>
      </w:r>
      <w:r w:rsidRPr="002D76E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D76E6" w:rsidR="00031A86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2D76E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D76E6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2D76E6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D76E6">
        <w:rPr>
          <w:rFonts w:ascii="Arial" w:hAnsi="Arial" w:eastAsia="Times New Roman" w:cs="Arial"/>
          <w:sz w:val="24"/>
          <w:szCs w:val="24"/>
          <w:lang w:eastAsia="hr-HR"/>
        </w:rPr>
        <w:t xml:space="preserve">. dužnikove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obveze po svim neizvršenim osnovama za plaćanje s kamatom iznose </w:t>
      </w:r>
      <w:r w:rsidR="00974EA1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16.524,38</w:t>
      </w:r>
      <w:r w:rsidRPr="002B6A05">
        <w:rPr>
          <w:rFonts w:ascii="Arial" w:hAnsi="Arial" w:eastAsia="Times New Roman" w:cs="Arial"/>
          <w:color w:val="FF0000"/>
          <w:sz w:val="24"/>
          <w:szCs w:val="24"/>
          <w:lang w:eastAsia="hr-HR"/>
        </w:rPr>
        <w:t xml:space="preserve"> </w:t>
      </w:r>
      <w:r w:rsidR="0057469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eura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Varaždinske iz kojeg proizlazi da dužnik u vlasništvu </w:t>
      </w:r>
      <w:r w:rsidR="00976DA3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vozila</w:t>
      </w:r>
      <w:r w:rsidR="00976DA3">
        <w:rPr>
          <w:rFonts w:ascii="Arial" w:hAnsi="Arial" w:eastAsia="Times New Roman" w:cs="Arial"/>
          <w:sz w:val="24"/>
          <w:szCs w:val="24"/>
          <w:lang w:eastAsia="hr-HR"/>
        </w:rPr>
        <w:t>:</w:t>
      </w:r>
    </w:p>
    <w:p w:rsidR="00976DA3" w:rsidP="000B6F54" w:rsidRDefault="00976DA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76DA3" w:rsidP="000B6F54" w:rsidRDefault="00976DA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M1, marke VOLVO V40 1.9 D, god. proizvodnje 2001., broj šasije YV1VW70821F644306, reg. oznake VŽ-292-NB, odjavljeno 25. ožujka 2024. Za vozilo nema podataka o teretima</w:t>
      </w:r>
    </w:p>
    <w:p w:rsidR="00976DA3" w:rsidP="000B6F54" w:rsidRDefault="00976DA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976DA3" w:rsidP="000B6F54" w:rsidRDefault="00976DA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2.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M1, marke ŠKODA OCTAVIA 1.6 </w:t>
      </w:r>
      <w:r w:rsidR="002D76E6">
        <w:rPr>
          <w:rFonts w:ascii="Arial" w:hAnsi="Arial" w:eastAsia="Times New Roman" w:cs="Arial"/>
          <w:sz w:val="24"/>
          <w:szCs w:val="24"/>
          <w:lang w:eastAsia="hr-HR"/>
        </w:rPr>
        <w:t>I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C-244928, god. proizvodnje 2008., broj šasije TMBDX41U598840182, reg. oznake VŽ-372-RV. Za vozilo nema podatka o teretima.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74EA1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974EA1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9352B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9352B6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725A" w:rsidP="00501147" w:rsidRDefault="0075725A">
      <w:pPr>
        <w:spacing w:after="0" w:line="240" w:lineRule="auto"/>
      </w:pPr>
      <w:r>
        <w:separator/>
      </w:r>
    </w:p>
  </w:endnote>
  <w:endnote w:type="continuationSeparator" w:id="0">
    <w:p w:rsidR="0075725A" w:rsidP="00501147" w:rsidRDefault="00757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725A" w:rsidP="00501147" w:rsidRDefault="0075725A">
      <w:pPr>
        <w:spacing w:after="0" w:line="240" w:lineRule="auto"/>
      </w:pPr>
      <w:r>
        <w:separator/>
      </w:r>
    </w:p>
  </w:footnote>
  <w:footnote w:type="continuationSeparator" w:id="0">
    <w:p w:rsidR="0075725A" w:rsidP="00501147" w:rsidRDefault="00757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D76E6">
      <w:rPr>
        <w:rFonts w:ascii="Arial" w:hAnsi="Arial" w:cs="Arial"/>
        <w:noProof/>
        <w:sz w:val="24"/>
        <w:szCs w:val="24"/>
      </w:rPr>
      <w:t>Poslovni broj: St-135/2024-10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D76E6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31A86"/>
    <w:rsid w:val="0004207D"/>
    <w:rsid w:val="0006491E"/>
    <w:rsid w:val="000658BC"/>
    <w:rsid w:val="00073D05"/>
    <w:rsid w:val="00082860"/>
    <w:rsid w:val="0008663B"/>
    <w:rsid w:val="00086802"/>
    <w:rsid w:val="00087C43"/>
    <w:rsid w:val="000B33FE"/>
    <w:rsid w:val="000B6F54"/>
    <w:rsid w:val="000C07B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66769"/>
    <w:rsid w:val="002971D6"/>
    <w:rsid w:val="002A735D"/>
    <w:rsid w:val="002B6A05"/>
    <w:rsid w:val="002C5E82"/>
    <w:rsid w:val="002D2FC4"/>
    <w:rsid w:val="002D76E6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25A"/>
    <w:rsid w:val="00757A30"/>
    <w:rsid w:val="007802E2"/>
    <w:rsid w:val="0078776D"/>
    <w:rsid w:val="007947AC"/>
    <w:rsid w:val="00797FF7"/>
    <w:rsid w:val="007A409A"/>
    <w:rsid w:val="007B2524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C5F65"/>
    <w:rsid w:val="008D05FD"/>
    <w:rsid w:val="008D4DB8"/>
    <w:rsid w:val="008D5EA3"/>
    <w:rsid w:val="008F1C52"/>
    <w:rsid w:val="0092437B"/>
    <w:rsid w:val="00926157"/>
    <w:rsid w:val="009352B6"/>
    <w:rsid w:val="00937C8E"/>
    <w:rsid w:val="00953F20"/>
    <w:rsid w:val="00957093"/>
    <w:rsid w:val="009610AF"/>
    <w:rsid w:val="0096157B"/>
    <w:rsid w:val="0096563D"/>
    <w:rsid w:val="00974EA1"/>
    <w:rsid w:val="009752CD"/>
    <w:rsid w:val="00975368"/>
    <w:rsid w:val="00976DA3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A5D00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7D06E35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B25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B252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B2524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B2524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B2524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16. svibnja 2024.</izvorni_sadrzaj>
    <derivirana_varijabla naziv="DomainObject.StvarniPocetakDatum_1">16. svibnja 2024.</derivirana_varijabla>
  </DomainObject.StvarniPocetakDatum>
  <DomainObject.StvarniZavrsetakDatum>
    <izvorni_sadrzaj>16. svibnja 2024.</izvorni_sadrzaj>
    <derivirana_varijabla naziv="DomainObject.StvarniZavrsetakDatum_1">16. svibnja 2024.</derivirana_varijabla>
  </DomainObject.StvarniZavrsetakDatum>
  <DomainObject.PlaniraniZavrsetakDatum>
    <izvorni_sadrzaj>16. svibnja 2024.</izvorni_sadrzaj>
    <derivirana_varijabla naziv="DomainObject.PlaniraniZavrsetakDatum_1">16. svibnja 2024.</derivirana_varijabla>
  </DomainObject.PlaniraniZavrsetakDatum>
  <DomainObject.PlaniraniPocetakDatum>
    <izvorni_sadrzaj>16. svibnja 2024.</izvorni_sadrzaj>
    <derivirana_varijabla naziv="DomainObject.PlaniraniPocetakDatum_1">16. svibnja 2024.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16. svibnja 2024.</izvorni_sadrzaj>
    <derivirana_varijabla naziv="DomainObject.Zapisnik.DatumKreiranja_1">16.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St-135/2024-10</izvorni_sadrzaj>
    <derivirana_varijabla naziv="DomainObject.Zapisnik.Oznaka_1">St-135/2024-10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travnja 2024.</izvorni_sadrzaj>
    <derivirana_varijabla naziv="DomainObject.Predmet.DatumIzradeOptuznogAkta_1">18. travnja 2024.</derivirana_varijabla>
  </DomainObject.Predmet.DatumIzradeOptuznogAkta>
  <DomainObject.Predmet.DatumIzradeOptuznogAktaFormated>
    <izvorni_sadrzaj>18.4.2024.</izvorni_sadrzaj>
    <derivirana_varijabla naziv="DomainObject.Predmet.DatumIzradeOptuznogAktaFormated_1">18.4.2024.</derivirana_varijabla>
  </DomainObject.Predmet.DatumIzradeOptuznogAktaFormated>
  <DomainObject.Predmet.DatumOsnivanja>
    <izvorni_sadrzaj>19. travnja 2024.</izvorni_sadrzaj>
    <derivirana_varijabla naziv="DomainObject.Predmet.DatumOsnivanja_1">19.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travnja 2024.</izvorni_sadrzaj>
    <derivirana_varijabla naziv="DomainObject.Predmet.DatumPrimitkaOptuznogAkta_1">18.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St-135/2024</izvorni_sadrzaj>
    <derivirana_varijabla naziv="DomainObject.Predmet.OznakaBroj_1">St-135/2024</derivirana_varijabla>
  </DomainObject.Predmet.OznakaBroj>
  <DomainObject.Predmet.OznakaBrojOptuznogAkta>
    <izvorni_sadrzaj>04-06-24-1907</izvorni_sadrzaj>
    <derivirana_varijabla naziv="DomainObject.Predmet.OznakaBrojOptuznogAkta_1">04-06-24-1907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NOVIJE ČIŠĆENJE jednostavno društvo s ograničenom odgovornošću za čišćenje, trgovinu i njegu zastupanog po punomoćniku Marinela Kos</izvorni_sadrzaj>
    <derivirana_varijabla naziv="DomainObject.Predmet.ProtustrankaFormated_1">  NOVIJE ČIŠĆENJE jednostavno društvo s ograničenom odgovornošću za čišćenje, trgovinu i njegu zastupanog po punomoćniku Marinela Kos</derivirana_varijabla>
  </DomainObject.Predmet.ProtustrankaFormated>
  <DomainObject.Predmet.ProtustrankaFormatedOIB>
    <izvorni_sadrzaj>  NOVIJE ČIŠĆENJE jednostavno društvo s ograničenom odgovornošću za čišćenje, trgovinu i njegu, OIB 96517987895 zastupanog po punomoćniku Marinela Kos</izvorni_sadrzaj>
    <derivirana_varijabla naziv="DomainObject.Predmet.ProtustrankaFormatedOIB_1">  NOVIJE ČIŠĆENJE jednostavno društvo s ograničenom odgovornošću za čišćenje, trgovinu i njegu, OIB 96517987895 zastupanog po punomoćniku Marinela Kos</derivirana_varijabla>
  </DomainObject.Predmet.ProtustrankaFormatedOIB>
  <DomainObject.Predmet.ProtustrankaFormatedWithAdress>
    <izvorni_sadrzaj> NOVIJE ČIŠĆENJE jednostavno društvo s ograničenom odgovornošću za čišćenje, trgovinu i njegu, Zagrebačka ulica 86 B, 42000 Varaždin zastupanog po punomoćniku Marinela Kos</izvorni_sadrzaj>
    <derivirana_varijabla naziv="DomainObject.Predmet.ProtustrankaFormatedWithAdress_1"> NOVIJE ČIŠĆENJE jednostavno društvo s ograničenom odgovornošću za čišćenje, trgovinu i njegu, Zagrebačka ulica 86 B, 42000 Varaždin zastupanog po punomoćniku Marinela Kos</derivirana_varijabla>
  </DomainObject.Predmet.ProtustrankaFormatedWithAdress>
  <DomainObject.Predmet.ProtustrankaFormatedWithAdressOIB>
    <izvorni_sadrzaj> NOVIJE ČIŠĆENJE jednostavno društvo s ograničenom odgovornošću za čišćenje, trgovinu i njegu, OIB 96517987895, Zagrebačka ulica 86 B, 42000 Varaždin zastupanog po punomoćniku Marinela Kos</izvorni_sadrzaj>
    <derivirana_varijabla naziv="DomainObject.Predmet.ProtustrankaFormatedWithAdressOIB_1"> NOVIJE ČIŠĆENJE jednostavno društvo s ograničenom odgovornošću za čišćenje, trgovinu i njegu, OIB 96517987895, Zagrebačka ulica 86 B, 42000 Varaždin zastupanog po punomoćniku Marinela Kos</derivirana_varijabla>
  </DomainObject.Predmet.ProtustrankaFormatedWithAdressOIB>
  <DomainObject.Predmet.ProtustrankaWithAdress>
    <izvorni_sadrzaj>NOVIJE ČIŠĆENJE jednostavno društvo s ograničenom odgovornošću za čišćenje, trgovinu i njegu Zagrebačka ulica 86 B, 42000 Varaždin</izvorni_sadrzaj>
    <derivirana_varijabla naziv="DomainObject.Predmet.ProtustrankaWithAdress_1">NOVIJE ČIŠĆENJE jednostavno društvo s ograničenom odgovornošću za čišćenje, trgovinu i njegu Zagrebačka ulica 86 B, 42000 Varaždin</derivirana_varijabla>
  </DomainObject.Predmet.ProtustrankaWithAdress>
  <DomainObject.Predmet.ProtustrankaWithAdressOIB>
    <izvorni_sadrzaj>NOVIJE ČIŠĆENJE jednostavno društvo s ograničenom odgovornošću za čišćenje, trgovinu i njegu, OIB 96517987895, Zagrebačka ulica 86 B, 42000 Varaždin</izvorni_sadrzaj>
    <derivirana_varijabla naziv="DomainObject.Predmet.ProtustrankaWithAdressOIB_1">NOVIJE ČIŠĆENJE jednostavno društvo s ograničenom odgovornošću za čišćenje, trgovinu i njegu, OIB 96517987895, Zagrebačka ulica 86 B, 42000 Varaždin</derivirana_varijabla>
  </DomainObject.Predmet.ProtustrankaWithAdressOIB>
  <DomainObject.Predmet.ProtustrankaNazivFormated>
    <izvorni_sadrzaj>NOVIJE ČIŠĆENJE jednostavno društvo s ograničenom odgovornošću za čišćenje, trgovinu i njegu</izvorni_sadrzaj>
    <derivirana_varijabla naziv="DomainObject.Predmet.ProtustrankaNazivFormated_1">NOVIJE ČIŠĆENJE jednostavno društvo s ograničenom odgovornošću za čišćenje, trgovinu i njegu</derivirana_varijabla>
  </DomainObject.Predmet.ProtustrankaNazivFormated>
  <DomainObject.Predmet.ProtustrankaNazivFormatedOIB>
    <izvorni_sadrzaj>NOVIJE ČIŠĆENJE jednostavno društvo s ograničenom odgovornošću za čišćenje, trgovinu i njegu, OIB 96517987895</izvorni_sadrzaj>
    <derivirana_varijabla naziv="DomainObject.Predmet.ProtustrankaNazivFormatedOIB_1">NOVIJE ČIŠĆENJE jednostavno društvo s ograničenom odgovornošću za čišćenje, trgovinu i njegu, OIB 96517987895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NOVIJE ČIŠĆENJE jednostavno društvo s ograničenom odgovornošću za čišćenje, trgovinu i njegu zastupanog po punomoćniku Marinela Kos</item>
    </izvorni_sadrzaj>
    <derivirana_varijabla naziv="DomainObject.Predmet.ProtuStrankaListFormated_1">
      <item>NOVIJE ČIŠĆENJE jednostavno društvo s ograničenom odgovornošću za čišćenje, trgovinu i njegu zastupanog po punomoćniku Marinela Kos</item>
    </derivirana_varijabla>
  </DomainObject.Predmet.ProtuStrankaListFormated>
  <DomainObject.Predmet.ProtuStrankaListFormatedOIB>
    <izvorni_sadrzaj>
      <item>NOVIJE ČIŠĆENJE jednostavno društvo s ograničenom odgovornošću za čišćenje, trgovinu i njegu, OIB 96517987895 zastupanog po punomoćniku Marinela Kos</item>
    </izvorni_sadrzaj>
    <derivirana_varijabla naziv="DomainObject.Predmet.ProtuStrankaListFormatedOIB_1">
      <item>NOVIJE ČIŠĆENJE jednostavno društvo s ograničenom odgovornošću za čišćenje, trgovinu i njegu, OIB 96517987895 zastupanog po punomoćniku Marinela Kos</item>
    </derivirana_varijabla>
  </DomainObject.Predmet.ProtuStrankaListFormatedOIB>
  <DomainObject.Predmet.ProtuStrankaListFormatedWithAdress>
    <izvorni_sadrzaj>
      <item>NOVIJE ČIŠĆENJE jednostavno društvo s ograničenom odgovornošću za čišćenje, trgovinu i njegu, Zagrebačka ulica 86 B, 42000 Varaždin zastupanog po punomoćniku Marinela Kos</item>
    </izvorni_sadrzaj>
    <derivirana_varijabla naziv="DomainObject.Predmet.ProtuStrankaListFormatedWithAdress_1">
      <item>NOVIJE ČIŠĆENJE jednostavno društvo s ograničenom odgovornošću za čišćenje, trgovinu i njegu, Zagrebačka ulica 86 B, 42000 Varaždin zastupanog po punomoćniku Marinela Kos</item>
    </derivirana_varijabla>
  </DomainObject.Predmet.ProtuStrankaListFormatedWithAdress>
  <DomainObject.Predmet.ProtuStrankaListFormatedWithAdressOIB>
    <izvorni_sadrzaj>
      <item>NOVIJE ČIŠĆENJE jednostavno društvo s ograničenom odgovornošću za čišćenje, trgovinu i njegu, OIB 96517987895, Zagrebačka ulica 86 B, 42000 Varaždin zastupanog po punomoćniku Marinela Kos</item>
    </izvorni_sadrzaj>
    <derivirana_varijabla naziv="DomainObject.Predmet.ProtuStrankaListFormatedWithAdressOIB_1">
      <item>NOVIJE ČIŠĆENJE jednostavno društvo s ograničenom odgovornošću za čišćenje, trgovinu i njegu, OIB 96517987895, Zagrebačka ulica 86 B, 42000 Varaždin zastupanog po punomoćniku Marinela Kos</item>
    </derivirana_varijabla>
  </DomainObject.Predmet.ProtuStrankaListFormatedWithAdressOIB>
  <DomainObject.Predmet.ProtuStrankaListNazivFormated>
    <izvorni_sadrzaj>
      <item>NOVIJE ČIŠĆENJE jednostavno društvo s ograničenom odgovornošću za čišćenje, trgovinu i njegu</item>
    </izvorni_sadrzaj>
    <derivirana_varijabla naziv="DomainObject.Predmet.ProtuStrankaListNazivFormated_1">
      <item>NOVIJE ČIŠĆENJE jednostavno društvo s ograničenom odgovornošću za čišćenje, trgovinu i njegu</item>
    </derivirana_varijabla>
  </DomainObject.Predmet.ProtuStrankaListNazivFormated>
  <DomainObject.Predmet.ProtuStrankaListNazivFormatedOIB>
    <izvorni_sadrzaj>
      <item>NOVIJE ČIŠĆENJE jednostavno društvo s ograničenom odgovornošću za čišćenje, trgovinu i njegu, OIB 96517987895</item>
    </izvorni_sadrzaj>
    <derivirana_varijabla naziv="DomainObject.Predmet.ProtuStrankaListNazivFormatedOIB_1">
      <item>NOVIJE ČIŠĆENJE jednostavno društvo s ograničenom odgovornošću za čišćenje, trgovinu i njegu, OIB 96517987895</item>
    </derivirana_varijabla>
  </DomainObject.Predmet.ProtuStrankaListNazivFormatedOIB>
  <DomainObject.Predmet.OstaliListFormated>
    <izvorni_sadrzaj>
      <item>Marinela Kos punomoćnica sudionika u postupku NOVIJE ČIŠĆENJE jednostavno društvo s ograničenom odgovornošću za čišćenje, trgovinu i njegu</item>
      <item>Policijska postaja Varaždin</item>
    </izvorni_sadrzaj>
    <derivirana_varijabla naziv="DomainObject.Predmet.OstaliListFormated_1">
      <item>Marinela Kos punomoćnica sudionika u postupku NOVIJE ČIŠĆENJE jednostavno društvo s ograničenom odgovornošću za čišćenje, trgovinu i njegu</item>
      <item>Policijska postaja Varaždin</item>
    </derivirana_varijabla>
  </DomainObject.Predmet.OstaliListFormated>
  <DomainObject.Predmet.OstaliListFormatedOIB>
    <izvorni_sadrzaj>
      <item>Marinela Kos, OIB 84792259275 punomoćnica sudionika u postupku NOVIJE ČIŠĆENJE jednostavno društvo s ograničenom odgovornošću za čišćenje, trgovinu i njegu</item>
      <item>Policijska postaja Varaždin</item>
    </izvorni_sadrzaj>
    <derivirana_varijabla naziv="DomainObject.Predmet.OstaliListFormatedOIB_1">
      <item>Marinela Kos, OIB 84792259275 punomoćnica sudionika u postupku NOVIJE ČIŠĆENJE jednostavno društvo s ograničenom odgovornošću za čišćenje, trgovinu i njegu</item>
      <item>Policijska postaja Varaždin</item>
    </derivirana_varijabla>
  </DomainObject.Predmet.OstaliListFormatedOIB>
  <DomainObject.Predmet.OstaliListFormatedWithAdress>
    <izvorni_sadrzaj>
      <item>Marinela Kos, Budislavec 1, 42205 Budislavec punomoćnica sudionika u postupku NOVIJE ČIŠĆENJE jednostavno društvo s ograničenom odgovornošću za čišćenje, trgovinu i njegu</item>
      <item>Policijska postaja Varaždin, Augusta Cesarca 18, 42000 Varaždin</item>
    </izvorni_sadrzaj>
    <derivirana_varijabla naziv="DomainObject.Predmet.OstaliListFormatedWithAdress_1">
      <item>Marinela Kos, Budislavec 1, 42205 Budislavec punomoćnica sudionika u postupku NOVIJE ČIŠĆENJE jednostavno društvo s ograničenom odgovornošću za čišćenje, trgovinu i njegu</item>
      <item>Policijska postaja Varaždin, Augusta Cesarca 18, 42000 Varaždin</item>
    </derivirana_varijabla>
  </DomainObject.Predmet.OstaliListFormatedWithAdress>
  <DomainObject.Predmet.OstaliListFormatedWithAdressOIB>
    <izvorni_sadrzaj>
      <item>Marinela Kos, OIB 84792259275, Budislavec 1, 42205 Budislavec punomoćnica sudionika u postupku NOVIJE ČIŠĆENJE jednostavno društvo s ograničenom odgovornošću za čišćenje, trgovinu i njegu</item>
      <item>Policijska postaja Varaždin, Augusta Cesarca 18, 42000 Varaždin</item>
    </izvorni_sadrzaj>
    <derivirana_varijabla naziv="DomainObject.Predmet.OstaliListFormatedWithAdressOIB_1">
      <item>Marinela Kos, OIB 84792259275, Budislavec 1, 42205 Budislavec punomoćnica sudionika u postupku NOVIJE ČIŠĆENJE jednostavno društvo s ograničenom odgovornošću za čišćenje, trgovinu i njegu</item>
      <item>Policijska postaja Varaždin, Augusta Cesarca 18, 42000 Varaždin</item>
    </derivirana_varijabla>
  </DomainObject.Predmet.OstaliListFormatedWithAdressOIB>
  <DomainObject.Predmet.OstaliListNazivFormated>
    <izvorni_sadrzaj>
      <item>Marinela Kos</item>
      <item>Policijska postaja Varaždin</item>
    </izvorni_sadrzaj>
    <derivirana_varijabla naziv="DomainObject.Predmet.OstaliListNazivFormated_1">
      <item>Marinela Kos</item>
      <item>Policijska postaja Varaždin</item>
    </derivirana_varijabla>
  </DomainObject.Predmet.OstaliListNazivFormated>
  <DomainObject.Predmet.OstaliListNazivFormatedOIB>
    <izvorni_sadrzaj>
      <item>Marinela Kos, OIB 84792259275</item>
      <item>Policijska postaja Varaždin</item>
    </izvorni_sadrzaj>
    <derivirana_varijabla naziv="DomainObject.Predmet.OstaliListNazivFormatedOIB_1">
      <item>Marinela Kos, OIB 84792259275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svibnja 2024.</izvorni_sadrzaj>
    <derivirana_varijabla naziv="DomainObject.Datum_1">16. svibnja 2024.</derivirana_varijabla>
  </DomainObject.Datum>
  <DomainObject.PoslovniBrojDokumenta>
    <izvorni_sadrzaj>St-135/2024-10</izvorni_sadrzaj>
    <derivirana_varijabla naziv="DomainObject.PoslovniBrojDokumenta_1">St-135/2024-10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NOVIJE ČIŠĆENJE jednostavno društvo s ograničenom odgovornošću za čišćenje, trgovinu i njegu</izvorni_sadrzaj>
    <derivirana_varijabla naziv="DomainObject.Predmet.ProtustrankaIDrugi_1">NOVIJE ČIŠĆENJE jednostavno društvo s ograničenom odgovornošću za čišćenje, trgovinu i njegu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NOVIJE ČIŠĆENJE jednostavno društvo s ograničenom odgovornošću za čišćenje, trgovinu i njegu, OIB 96517987895, Zagrebačka ulica 86 B, 42000 Varaždin</izvorni_sadrzaj>
    <derivirana_varijabla naziv="DomainObject.Predmet.ProtustrankaIDrugiAdressOIB_1">NOVIJE ČIŠĆENJE jednostavno društvo s ograničenom odgovornošću za čišćenje, trgovinu i njegu, OIB 96517987895, Zagrebačka ulica 86 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NOVIJE ČIŠĆENJE jednostavno društvo s ograničenom odgovornošću za čišćenje, trgovinu i njegu</item>
      <item>Financijska agencija</item>
      <item>Marinela Kos</item>
      <item>Policijska postaja Varaždin</item>
    </izvorni_sadrzaj>
    <derivirana_varijabla naziv="DomainObject.Predmet.SudioniciListNaziv_1">
      <item>NOVIJE ČIŠĆENJE jednostavno društvo s ograničenom odgovornošću za čišćenje, trgovinu i njegu</item>
      <item>Financijska agencija</item>
      <item>Marinela Kos</item>
      <item>Policijska postaja Varaždin</item>
    </derivirana_varijabla>
  </DomainObject.Predmet.SudioniciListNaziv>
  <DomainObject.Predmet.SudioniciListAdressOIB>
    <izvorni_sadrzaj>
      <item>NOVIJE ČIŠĆENJE jednostavno društvo s ograničenom odgovornošću za čišćenje, trgovinu i njegu, OIB 96517987895, Zagrebačka ulica 86 B,42000 Varaždin</item>
      <item>Financijska agencija, OIB 85821130368, A.CESARCA 2,42000 Varaždin</item>
      <item>Marinela Kos, OIB 84792259275, Budislavec 1,42205 Budislavec</item>
      <item>Policijska postaja Varaždin, Augusta Cesarca 18,42000 Varaždin</item>
    </izvorni_sadrzaj>
    <derivirana_varijabla naziv="DomainObject.Predmet.SudioniciListAdressOIB_1">
      <item>NOVIJE ČIŠĆENJE jednostavno društvo s ograničenom odgovornošću za čišćenje, trgovinu i njegu, OIB 96517987895, Zagrebačka ulica 86 B,42000 Varaždin</item>
      <item>Financijska agencija, OIB 85821130368, A.CESARCA 2,42000 Varaždin</item>
      <item>Marinela Kos, OIB 84792259275, Budislavec 1,42205 Budislavec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96517987895</item>
      <item>, OIB 85821130368</item>
      <item>, OIB 84792259275</item>
      <item>, OIB null</item>
    </izvorni_sadrzaj>
    <derivirana_varijabla naziv="DomainObject.Predmet.SudioniciListNazivOIB_1">
      <item>, OIB 96517987895</item>
      <item>, OIB 85821130368</item>
      <item>, OIB 84792259275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travnja 2024.</izvorni_sadrzaj>
    <derivirana_varijabla naziv="DomainObject.Predmet.DatumPocetkaProcesa_1">18.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C79B9-F66F-4FEF-BB28-973CEF6F043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336</properties:Words>
  <properties:Characters>1870</properties:Characters>
  <properties:Lines>93</properties:Lines>
  <properties:Paragraphs>35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2024-04-22T08:18:00Z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2024-05-16T10:14:00Z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St-135/2024-10 / Zapisnik - Ročište radi rasprave o uvjetima za otvaranje steč. post. (St-135-24-10_Zapisnik_od_16.5.24._-__prethodni_postupak-predlagatelj_Fina.docx)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